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67680730" r:id="rId8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084AAE" w:rsidP="007B1AA8">
            <w:r>
              <w:t>25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084AAE">
            <w:r>
              <w:t>января</w:t>
            </w:r>
          </w:p>
        </w:tc>
        <w:tc>
          <w:tcPr>
            <w:tcW w:w="992" w:type="dxa"/>
            <w:gridSpan w:val="2"/>
          </w:tcPr>
          <w:p w:rsidR="00BB03E2" w:rsidRDefault="00191C86" w:rsidP="00084AA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084AAE">
              <w:t>4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191C86" w:rsidP="00084AAE">
            <w:r>
              <w:rPr>
                <w:lang w:val="en-US"/>
              </w:rPr>
              <w:t>01-12/</w:t>
            </w:r>
            <w:r w:rsidR="00084AAE">
              <w:t>004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</w:t>
      </w:r>
      <w:r w:rsidR="00084AAE">
        <w:rPr>
          <w:sz w:val="28"/>
          <w:szCs w:val="28"/>
        </w:rPr>
        <w:t xml:space="preserve">Т.С. </w:t>
      </w:r>
      <w:r>
        <w:rPr>
          <w:sz w:val="28"/>
          <w:szCs w:val="28"/>
        </w:rPr>
        <w:t xml:space="preserve">Фроловой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084AAE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084AAE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084AA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 </w:t>
      </w:r>
      <w:r w:rsidRPr="000839A3">
        <w:rPr>
          <w:sz w:val="28"/>
          <w:szCs w:val="28"/>
        </w:rPr>
        <w:lastRenderedPageBreak/>
        <w:t xml:space="preserve">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7B1AA8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Межрайонной ИФНС России №</w:t>
            </w:r>
            <w:r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191C86" w:rsidP="007B1AA8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С.В. </w:t>
            </w:r>
            <w:r w:rsidR="007B1AA8">
              <w:rPr>
                <w:bCs/>
                <w:sz w:val="28"/>
              </w:rPr>
              <w:t>Величко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6F7" w:rsidRDefault="00C926F7">
      <w:r>
        <w:separator/>
      </w:r>
    </w:p>
  </w:endnote>
  <w:endnote w:type="continuationSeparator" w:id="1">
    <w:p w:rsidR="00C926F7" w:rsidRDefault="00C92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6F7" w:rsidRDefault="00C926F7">
      <w:r>
        <w:separator/>
      </w:r>
    </w:p>
  </w:footnote>
  <w:footnote w:type="continuationSeparator" w:id="1">
    <w:p w:rsidR="00C926F7" w:rsidRDefault="00C92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84AAE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DE5"/>
    <w:rsid w:val="00035237"/>
    <w:rsid w:val="00084AAE"/>
    <w:rsid w:val="00162496"/>
    <w:rsid w:val="00191C86"/>
    <w:rsid w:val="001E09AF"/>
    <w:rsid w:val="00200A9F"/>
    <w:rsid w:val="002B7D21"/>
    <w:rsid w:val="003B3C27"/>
    <w:rsid w:val="004A0DE5"/>
    <w:rsid w:val="006753E4"/>
    <w:rsid w:val="006F29DC"/>
    <w:rsid w:val="00725C66"/>
    <w:rsid w:val="007B1AA8"/>
    <w:rsid w:val="0081202D"/>
    <w:rsid w:val="008F46FE"/>
    <w:rsid w:val="009C42FB"/>
    <w:rsid w:val="00A114A4"/>
    <w:rsid w:val="00BB03E2"/>
    <w:rsid w:val="00C926F7"/>
    <w:rsid w:val="00D97A15"/>
    <w:rsid w:val="00DA6985"/>
    <w:rsid w:val="00DB0FD4"/>
    <w:rsid w:val="00FA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basedOn w:val="a0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basedOn w:val="a0"/>
    <w:rsid w:val="006753E4"/>
    <w:rPr>
      <w:color w:val="0000FF"/>
      <w:u w:val="single"/>
    </w:rPr>
  </w:style>
  <w:style w:type="character" w:styleId="ac">
    <w:name w:val="FollowedHyperlink"/>
    <w:basedOn w:val="a0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14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6317-41-081</cp:lastModifiedBy>
  <cp:revision>5</cp:revision>
  <dcterms:created xsi:type="dcterms:W3CDTF">2022-04-11T11:01:00Z</dcterms:created>
  <dcterms:modified xsi:type="dcterms:W3CDTF">2024-01-25T05:39:00Z</dcterms:modified>
</cp:coreProperties>
</file>